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4137B" w14:textId="77777777" w:rsidR="00637628" w:rsidRDefault="00637628" w:rsidP="0063762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MARTYN</w:t>
      </w:r>
      <w:r>
        <w:rPr>
          <w:rFonts w:eastAsia="Times New Roman" w:cs="Times New Roman"/>
          <w:szCs w:val="24"/>
        </w:rPr>
        <w:t xml:space="preserve">        (fl.1484)</w:t>
      </w:r>
    </w:p>
    <w:p w14:paraId="384C1CDE" w14:textId="77777777" w:rsidR="00637628" w:rsidRDefault="00637628" w:rsidP="00637628">
      <w:pPr>
        <w:pStyle w:val="NoSpacing"/>
        <w:rPr>
          <w:rFonts w:eastAsia="Times New Roman" w:cs="Times New Roman"/>
          <w:szCs w:val="24"/>
        </w:rPr>
      </w:pPr>
    </w:p>
    <w:p w14:paraId="5AFC398D" w14:textId="77777777" w:rsidR="00637628" w:rsidRDefault="00637628" w:rsidP="00637628">
      <w:pPr>
        <w:pStyle w:val="NoSpacing"/>
        <w:rPr>
          <w:rFonts w:eastAsia="Times New Roman" w:cs="Times New Roman"/>
          <w:szCs w:val="24"/>
        </w:rPr>
      </w:pPr>
    </w:p>
    <w:p w14:paraId="1938CC50" w14:textId="77777777" w:rsidR="00637628" w:rsidRDefault="00637628" w:rsidP="0063762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Jul.1484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held in Sherfield on</w:t>
      </w:r>
    </w:p>
    <w:p w14:paraId="3302D6BB" w14:textId="77777777" w:rsidR="00637628" w:rsidRDefault="00637628" w:rsidP="0063762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Loddon, Hampshire, into lands of Margery </w:t>
      </w:r>
      <w:proofErr w:type="spellStart"/>
      <w:r>
        <w:rPr>
          <w:rFonts w:eastAsia="Times New Roman" w:cs="Times New Roman"/>
          <w:szCs w:val="24"/>
        </w:rPr>
        <w:t>Warbilton</w:t>
      </w:r>
      <w:proofErr w:type="spellEnd"/>
      <w:r>
        <w:rPr>
          <w:rFonts w:eastAsia="Times New Roman" w:cs="Times New Roman"/>
          <w:szCs w:val="24"/>
        </w:rPr>
        <w:t xml:space="preserve"> (née Hannys)(q.v.).</w:t>
      </w:r>
    </w:p>
    <w:p w14:paraId="0EF48A38" w14:textId="77777777" w:rsidR="00637628" w:rsidRDefault="00637628" w:rsidP="0063762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Post Mortem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667485B" w14:textId="77777777" w:rsidR="00637628" w:rsidRDefault="00637628" w:rsidP="0063762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pp.131-2)</w:t>
      </w:r>
    </w:p>
    <w:p w14:paraId="534FA5DF" w14:textId="77777777" w:rsidR="00637628" w:rsidRDefault="00637628" w:rsidP="00637628">
      <w:pPr>
        <w:pStyle w:val="NoSpacing"/>
        <w:rPr>
          <w:rFonts w:eastAsia="Times New Roman" w:cs="Times New Roman"/>
          <w:szCs w:val="24"/>
        </w:rPr>
      </w:pPr>
    </w:p>
    <w:p w14:paraId="319B3B8C" w14:textId="77777777" w:rsidR="00637628" w:rsidRDefault="00637628" w:rsidP="00637628">
      <w:pPr>
        <w:pStyle w:val="NoSpacing"/>
        <w:rPr>
          <w:rFonts w:eastAsia="Times New Roman" w:cs="Times New Roman"/>
          <w:szCs w:val="24"/>
        </w:rPr>
      </w:pPr>
    </w:p>
    <w:p w14:paraId="6616FDD4" w14:textId="2B48340A" w:rsidR="00BA00AB" w:rsidRPr="00EB3209" w:rsidRDefault="00637628" w:rsidP="0063762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8 October 2023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54038" w14:textId="77777777" w:rsidR="00637628" w:rsidRDefault="00637628" w:rsidP="009139A6">
      <w:r>
        <w:separator/>
      </w:r>
    </w:p>
  </w:endnote>
  <w:endnote w:type="continuationSeparator" w:id="0">
    <w:p w14:paraId="4DC44BC8" w14:textId="77777777" w:rsidR="00637628" w:rsidRDefault="006376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E6C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852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43B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49964" w14:textId="77777777" w:rsidR="00637628" w:rsidRDefault="00637628" w:rsidP="009139A6">
      <w:r>
        <w:separator/>
      </w:r>
    </w:p>
  </w:footnote>
  <w:footnote w:type="continuationSeparator" w:id="0">
    <w:p w14:paraId="3101B13D" w14:textId="77777777" w:rsidR="00637628" w:rsidRDefault="006376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390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E3D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52A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628"/>
    <w:rsid w:val="000666E0"/>
    <w:rsid w:val="002510B7"/>
    <w:rsid w:val="005C130B"/>
    <w:rsid w:val="0063762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64D3B"/>
  <w15:chartTrackingRefBased/>
  <w15:docId w15:val="{93A49792-307E-4B85-B3D0-C29A626F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2023-10-08T20:27:00Z</dcterms:created>
  <dcterms:modified xsi:type="dcterms:W3CDTF">2023-10-08T20:27:00Z</dcterms:modified>
</cp:coreProperties>
</file>